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2026-OAK-AA-09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20.05.2026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Kliniken Ostalb, Erweiterung der Angiographie in Aalen - Elektroinstallation -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Elektroinstallation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